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4E8B798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B4E08">
        <w:rPr>
          <w:b/>
          <w:noProof/>
          <w:sz w:val="24"/>
        </w:rPr>
        <w:t>2669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BB802" w:rsidR="001E41F3" w:rsidRPr="00410371" w:rsidRDefault="00E7755A" w:rsidP="00E13F3D">
            <w:pPr>
              <w:pStyle w:val="CRCoverPage"/>
              <w:spacing w:after="0"/>
              <w:jc w:val="right"/>
              <w:rPr>
                <w:b/>
                <w:noProof/>
                <w:sz w:val="28"/>
              </w:rPr>
            </w:pPr>
            <w:r>
              <w:rPr>
                <w:b/>
                <w:noProof/>
                <w:sz w:val="28"/>
              </w:rPr>
              <w:t>24.</w:t>
            </w:r>
            <w:r w:rsidR="001E647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0DA54" w:rsidR="001E41F3" w:rsidRPr="00410371" w:rsidRDefault="00CB4E08" w:rsidP="00547111">
            <w:pPr>
              <w:pStyle w:val="CRCoverPage"/>
              <w:spacing w:after="0"/>
              <w:rPr>
                <w:noProof/>
              </w:rPr>
            </w:pPr>
            <w:r>
              <w:rPr>
                <w:b/>
                <w:noProof/>
                <w:sz w:val="28"/>
              </w:rPr>
              <w:t>4160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73D20" w:rsidR="001E41F3" w:rsidRPr="00410371" w:rsidRDefault="00E7755A">
            <w:pPr>
              <w:pStyle w:val="CRCoverPage"/>
              <w:spacing w:after="0"/>
              <w:jc w:val="center"/>
              <w:rPr>
                <w:noProof/>
                <w:sz w:val="28"/>
              </w:rPr>
            </w:pPr>
            <w:r>
              <w:rPr>
                <w:b/>
                <w:noProof/>
                <w:sz w:val="28"/>
              </w:rPr>
              <w:t>17.6.</w:t>
            </w:r>
            <w:r w:rsidR="009D02B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8EFAC" w:rsidR="001E41F3" w:rsidRDefault="00AE591A">
            <w:pPr>
              <w:pStyle w:val="CRCoverPage"/>
              <w:spacing w:after="0"/>
              <w:ind w:left="100"/>
              <w:rPr>
                <w:noProof/>
              </w:rPr>
            </w:pPr>
            <w:r>
              <w:t xml:space="preserve">PEI </w:t>
            </w:r>
            <w:r w:rsidR="001E6474">
              <w:t xml:space="preserve">handling </w:t>
            </w:r>
            <w:r>
              <w:t xml:space="preserve">for </w:t>
            </w:r>
            <w:r w:rsidR="00272315">
              <w:t xml:space="preserve">the </w:t>
            </w:r>
            <w:r>
              <w:t>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EAD78" w14:textId="27D3A5AE" w:rsidR="009C5136" w:rsidRDefault="00272315" w:rsidP="00073CEE">
            <w:pPr>
              <w:pStyle w:val="CRCoverPage"/>
              <w:spacing w:after="60"/>
              <w:ind w:left="102"/>
              <w:rPr>
                <w:noProof/>
                <w:lang w:eastAsia="zh-CN"/>
              </w:rPr>
            </w:pPr>
            <w:r>
              <w:rPr>
                <w:noProof/>
                <w:lang w:eastAsia="zh-CN"/>
              </w:rPr>
              <w:t>The a</w:t>
            </w:r>
            <w:r w:rsidR="000D3686">
              <w:rPr>
                <w:noProof/>
                <w:lang w:eastAsia="zh-CN"/>
              </w:rPr>
              <w:t>pp</w:t>
            </w:r>
            <w:r w:rsidR="00E81845">
              <w:rPr>
                <w:noProof/>
                <w:lang w:eastAsia="zh-CN"/>
              </w:rPr>
              <w:t>ro</w:t>
            </w:r>
            <w:r w:rsidR="000D3686">
              <w:rPr>
                <w:noProof/>
                <w:lang w:eastAsia="zh-CN"/>
              </w:rPr>
              <w:t xml:space="preserve">ved CR </w:t>
            </w:r>
            <w:r w:rsidR="00AE591A" w:rsidRPr="00AE591A">
              <w:rPr>
                <w:noProof/>
                <w:lang w:eastAsia="zh-CN"/>
              </w:rPr>
              <w:t>S2-2201739</w:t>
            </w:r>
            <w:r w:rsidR="00073CEE">
              <w:rPr>
                <w:noProof/>
                <w:lang w:eastAsia="zh-CN"/>
              </w:rPr>
              <w:t xml:space="preserve"> </w:t>
            </w:r>
            <w:r>
              <w:rPr>
                <w:noProof/>
                <w:lang w:eastAsia="zh-CN"/>
              </w:rPr>
              <w:t xml:space="preserve">has </w:t>
            </w:r>
            <w:r w:rsidR="00073CEE">
              <w:rPr>
                <w:noProof/>
                <w:lang w:eastAsia="zh-CN"/>
              </w:rPr>
              <w:t>specified as following:</w:t>
            </w:r>
          </w:p>
          <w:p w14:paraId="108B5FE5" w14:textId="0F6EF7E0" w:rsidR="00272315" w:rsidRPr="00272315" w:rsidRDefault="00272315" w:rsidP="00272315">
            <w:pPr>
              <w:ind w:leftChars="200" w:left="400"/>
              <w:rPr>
                <w:i/>
              </w:rPr>
            </w:pPr>
            <w:r w:rsidRPr="00272315">
              <w:rPr>
                <w:i/>
                <w:lang w:eastAsia="x-none"/>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708AA7DE" w14:textId="6DCB0491" w:rsidR="00073CEE" w:rsidRDefault="00AE591A" w:rsidP="009C5136">
            <w:pPr>
              <w:pStyle w:val="CRCoverPage"/>
              <w:spacing w:after="0"/>
              <w:ind w:left="100"/>
              <w:rPr>
                <w:noProof/>
                <w:lang w:eastAsia="zh-CN"/>
              </w:rPr>
            </w:pPr>
            <w:r>
              <w:rPr>
                <w:noProof/>
                <w:lang w:eastAsia="zh-CN"/>
              </w:rPr>
              <w:t>T</w:t>
            </w:r>
            <w:r w:rsidRPr="00AE591A">
              <w:rPr>
                <w:noProof/>
                <w:lang w:eastAsia="zh-CN"/>
              </w:rPr>
              <w:t>he UE need</w:t>
            </w:r>
            <w:r>
              <w:rPr>
                <w:noProof/>
                <w:lang w:eastAsia="zh-CN"/>
              </w:rPr>
              <w:t>s</w:t>
            </w:r>
            <w:r w:rsidRPr="00AE591A">
              <w:rPr>
                <w:noProof/>
                <w:lang w:eastAsia="zh-CN"/>
              </w:rPr>
              <w:t xml:space="preserve"> to keep </w:t>
            </w:r>
            <w:r>
              <w:rPr>
                <w:noProof/>
                <w:lang w:eastAsia="zh-CN"/>
              </w:rPr>
              <w:t xml:space="preserve">the PEI </w:t>
            </w:r>
            <w:r w:rsidRPr="00AE591A">
              <w:rPr>
                <w:noProof/>
                <w:lang w:eastAsia="zh-CN"/>
              </w:rPr>
              <w:t>used</w:t>
            </w:r>
            <w:r>
              <w:rPr>
                <w:noProof/>
                <w:lang w:eastAsia="zh-CN"/>
              </w:rPr>
              <w:t xml:space="preserve"> </w:t>
            </w:r>
            <w:r w:rsidRPr="00AE591A">
              <w:rPr>
                <w:noProof/>
                <w:lang w:eastAsia="zh-CN"/>
              </w:rPr>
              <w:t xml:space="preserve">for the network unchanged during the </w:t>
            </w:r>
            <w:r w:rsidR="00272315">
              <w:rPr>
                <w:noProof/>
                <w:lang w:eastAsia="zh-CN"/>
              </w:rPr>
              <w:t>whole period of registration with the network.</w:t>
            </w:r>
            <w:r>
              <w:rPr>
                <w:noProof/>
                <w:lang w:eastAsia="zh-CN"/>
              </w:rPr>
              <w:t xml:space="preserve"> </w:t>
            </w:r>
            <w:r w:rsidR="001F7957">
              <w:rPr>
                <w:noProof/>
                <w:lang w:eastAsia="zh-CN"/>
              </w:rPr>
              <w:t>S</w:t>
            </w:r>
            <w:r w:rsidR="001F7957">
              <w:rPr>
                <w:rFonts w:hint="eastAsia"/>
                <w:noProof/>
                <w:lang w:eastAsia="zh-CN"/>
              </w:rPr>
              <w:t>uch</w:t>
            </w:r>
            <w:r w:rsidR="001F7957">
              <w:rPr>
                <w:noProof/>
                <w:lang w:eastAsia="zh-CN"/>
              </w:rPr>
              <w:t xml:space="preserve"> </w:t>
            </w:r>
            <w:r w:rsidR="001F7957">
              <w:rPr>
                <w:rFonts w:hint="eastAsia"/>
                <w:noProof/>
                <w:lang w:eastAsia="zh-CN"/>
              </w:rPr>
              <w:t>requirements</w:t>
            </w:r>
            <w:r w:rsidR="001F7957">
              <w:rPr>
                <w:noProof/>
                <w:lang w:eastAsia="zh-CN"/>
              </w:rPr>
              <w:t xml:space="preserve"> </w:t>
            </w:r>
            <w:r w:rsidR="001F7957">
              <w:rPr>
                <w:rFonts w:hint="eastAsia"/>
                <w:noProof/>
                <w:lang w:eastAsia="zh-CN"/>
              </w:rPr>
              <w:t>should</w:t>
            </w:r>
            <w:r w:rsidR="001F7957">
              <w:rPr>
                <w:noProof/>
                <w:lang w:eastAsia="zh-CN"/>
              </w:rPr>
              <w:t xml:space="preserve"> </w:t>
            </w:r>
            <w:r w:rsidR="001F7957">
              <w:rPr>
                <w:rFonts w:hint="eastAsia"/>
                <w:noProof/>
                <w:lang w:eastAsia="zh-CN"/>
              </w:rPr>
              <w:t>be</w:t>
            </w:r>
            <w:r w:rsidR="001F7957">
              <w:rPr>
                <w:noProof/>
                <w:lang w:eastAsia="zh-CN"/>
              </w:rPr>
              <w:t xml:space="preserve"> </w:t>
            </w:r>
            <w:r w:rsidR="001F7957">
              <w:rPr>
                <w:rFonts w:hint="eastAsia"/>
                <w:noProof/>
                <w:lang w:eastAsia="zh-CN"/>
              </w:rPr>
              <w:t>implemented</w:t>
            </w:r>
            <w:r w:rsidR="001F7957">
              <w:rPr>
                <w:noProof/>
                <w:lang w:eastAsia="zh-CN"/>
              </w:rPr>
              <w:t xml:space="preserve"> </w:t>
            </w:r>
            <w:r w:rsidR="001F7957">
              <w:rPr>
                <w:rFonts w:hint="eastAsia"/>
                <w:noProof/>
                <w:lang w:eastAsia="zh-CN"/>
              </w:rPr>
              <w:t>in</w:t>
            </w:r>
            <w:r w:rsidR="001F7957">
              <w:rPr>
                <w:noProof/>
                <w:lang w:eastAsia="zh-CN"/>
              </w:rPr>
              <w:t xml:space="preserve"> </w:t>
            </w:r>
            <w:r w:rsidR="00E81845">
              <w:rPr>
                <w:noProof/>
                <w:lang w:eastAsia="zh-CN"/>
              </w:rPr>
              <w:t>s</w:t>
            </w:r>
            <w:r>
              <w:rPr>
                <w:noProof/>
                <w:lang w:eastAsia="zh-CN"/>
              </w:rPr>
              <w:t>tage 3</w:t>
            </w:r>
            <w:r w:rsidR="001F7957">
              <w:rPr>
                <w:noProof/>
                <w:lang w:eastAsia="zh-CN"/>
              </w:rPr>
              <w:t xml:space="preserve"> </w:t>
            </w:r>
            <w:r w:rsidR="001F7957">
              <w:rPr>
                <w:rFonts w:hint="eastAsia"/>
                <w:noProof/>
                <w:lang w:eastAsia="zh-CN"/>
              </w:rPr>
              <w:t>specification</w:t>
            </w:r>
            <w:r w:rsidR="001F795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BDAC7" w:rsidR="001E41F3" w:rsidRDefault="00073CEE">
            <w:pPr>
              <w:pStyle w:val="CRCoverPage"/>
              <w:spacing w:after="0"/>
              <w:ind w:left="100"/>
              <w:rPr>
                <w:noProof/>
                <w:lang w:eastAsia="zh-CN"/>
              </w:rPr>
            </w:pPr>
            <w:r>
              <w:rPr>
                <w:rFonts w:hint="eastAsia"/>
                <w:noProof/>
                <w:lang w:eastAsia="zh-CN"/>
              </w:rPr>
              <w:t>T</w:t>
            </w:r>
            <w:r>
              <w:rPr>
                <w:noProof/>
                <w:lang w:eastAsia="zh-CN"/>
              </w:rPr>
              <w:t>he</w:t>
            </w:r>
            <w:r w:rsidR="00AE591A" w:rsidRPr="00AE591A">
              <w:rPr>
                <w:noProof/>
              </w:rPr>
              <w:t xml:space="preserve"> </w:t>
            </w:r>
            <w:r w:rsidR="00AE591A">
              <w:rPr>
                <w:noProof/>
              </w:rPr>
              <w:t xml:space="preserve">MUSIM UE uses a separate PEI </w:t>
            </w:r>
            <w:r w:rsidR="00AE591A">
              <w:rPr>
                <w:rFonts w:hint="eastAsia"/>
                <w:noProof/>
                <w:lang w:eastAsia="zh-CN"/>
              </w:rPr>
              <w:t>fo</w:t>
            </w:r>
            <w:r w:rsidR="00AE591A">
              <w:rPr>
                <w:noProof/>
                <w:lang w:eastAsia="zh-CN"/>
              </w:rPr>
              <w:t xml:space="preserve">r each USIM and </w:t>
            </w:r>
            <w:r w:rsidR="00AE591A">
              <w:t xml:space="preserve">each entry of "list of subscriber data" </w:t>
            </w:r>
            <w:r w:rsidR="00AE591A" w:rsidRPr="00AA5DD6">
              <w:t>for accessing 5GS-based services</w:t>
            </w:r>
            <w:r w:rsidR="001E6474">
              <w:t xml:space="preserve">, the UE shall not use that PEI </w:t>
            </w:r>
            <w:r w:rsidR="001E6474">
              <w:rPr>
                <w:rFonts w:hint="eastAsia"/>
                <w:lang w:eastAsia="zh-CN"/>
              </w:rPr>
              <w:t>with</w:t>
            </w:r>
            <w:r w:rsidR="001E6474">
              <w:t xml:space="preserve"> </w:t>
            </w:r>
            <w:r w:rsidR="001E6474">
              <w:rPr>
                <w:lang w:eastAsia="zh-CN"/>
              </w:rPr>
              <w:t xml:space="preserve">another network </w:t>
            </w:r>
            <w:r w:rsidR="00272315" w:rsidRPr="00AE591A">
              <w:rPr>
                <w:noProof/>
                <w:lang w:eastAsia="zh-CN"/>
              </w:rPr>
              <w:t xml:space="preserve">during the </w:t>
            </w:r>
            <w:r w:rsidR="00272315">
              <w:rPr>
                <w:noProof/>
                <w:lang w:eastAsia="zh-CN"/>
              </w:rPr>
              <w:t>whole period of registration with the network</w:t>
            </w:r>
            <w:r w:rsidR="001E6474">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654A4" w:rsidR="001E41F3" w:rsidRDefault="001E6474">
            <w:pPr>
              <w:pStyle w:val="CRCoverPage"/>
              <w:spacing w:after="0"/>
              <w:ind w:left="100"/>
              <w:rPr>
                <w:noProof/>
                <w:lang w:eastAsia="zh-CN"/>
              </w:rPr>
            </w:pPr>
            <w:r>
              <w:rPr>
                <w:noProof/>
                <w:lang w:eastAsia="zh-CN"/>
              </w:rPr>
              <w:t>Unimplemented stage 2 requirement on PEI</w:t>
            </w:r>
            <w:r w:rsidR="00073C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E06C6" w:rsidR="001E41F3" w:rsidRDefault="009C5136">
            <w:pPr>
              <w:pStyle w:val="CRCoverPage"/>
              <w:spacing w:after="0"/>
              <w:ind w:left="100"/>
              <w:rPr>
                <w:noProof/>
                <w:lang w:eastAsia="zh-CN"/>
              </w:rPr>
            </w:pPr>
            <w:r>
              <w:rPr>
                <w:rFonts w:hint="eastAsia"/>
                <w:noProof/>
                <w:lang w:eastAsia="zh-CN"/>
              </w:rPr>
              <w:t>5</w:t>
            </w:r>
            <w:r>
              <w:rPr>
                <w:noProof/>
                <w:lang w:eastAsia="zh-CN"/>
              </w:rPr>
              <w:t>.</w:t>
            </w:r>
            <w:r w:rsidR="001E6474">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4FA592" w14:textId="77777777" w:rsidR="0019713C" w:rsidRDefault="0019713C" w:rsidP="0019713C">
      <w:pPr>
        <w:pStyle w:val="3"/>
      </w:pPr>
      <w:bookmarkStart w:id="1" w:name="_Toc20232559"/>
      <w:bookmarkStart w:id="2" w:name="_Toc27746649"/>
      <w:bookmarkStart w:id="3" w:name="_Toc36212830"/>
      <w:bookmarkStart w:id="4" w:name="_Toc36657007"/>
      <w:bookmarkStart w:id="5" w:name="_Toc45286668"/>
      <w:bookmarkStart w:id="6" w:name="_Toc51947935"/>
      <w:bookmarkStart w:id="7" w:name="_Toc51949027"/>
      <w:bookmarkStart w:id="8" w:name="_Toc98753349"/>
      <w:r>
        <w:t>5.3.2</w:t>
      </w:r>
      <w:r>
        <w:tab/>
        <w:t>Permanent identifiers</w:t>
      </w:r>
      <w:bookmarkEnd w:id="1"/>
      <w:bookmarkEnd w:id="2"/>
      <w:bookmarkEnd w:id="3"/>
      <w:bookmarkEnd w:id="4"/>
      <w:bookmarkEnd w:id="5"/>
      <w:bookmarkEnd w:id="6"/>
      <w:bookmarkEnd w:id="7"/>
      <w:bookmarkEnd w:id="8"/>
    </w:p>
    <w:p w14:paraId="148F85D1" w14:textId="77777777" w:rsidR="0019713C" w:rsidRDefault="0019713C" w:rsidP="0019713C">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610D6A1B" w14:textId="77777777" w:rsidR="0019713C" w:rsidRDefault="0019713C" w:rsidP="0019713C">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5AAC7D13" w14:textId="77777777" w:rsidR="0019713C" w:rsidRDefault="0019713C" w:rsidP="0019713C">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264737FE" w14:textId="77777777" w:rsidR="0019713C" w:rsidRDefault="0019713C" w:rsidP="0019713C">
      <w:r w:rsidRPr="007E6407">
        <w:t xml:space="preserve">A UE supporting </w:t>
      </w:r>
      <w:r>
        <w:t xml:space="preserve">N1 mode </w:t>
      </w:r>
      <w:r w:rsidRPr="007E6407">
        <w:t xml:space="preserve">includes a </w:t>
      </w:r>
      <w:r>
        <w:t>SUCI:</w:t>
      </w:r>
    </w:p>
    <w:p w14:paraId="153BC8F1" w14:textId="77777777" w:rsidR="0019713C" w:rsidRDefault="0019713C" w:rsidP="0019713C">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31988BD6" w14:textId="77777777" w:rsidR="0019713C" w:rsidRDefault="0019713C" w:rsidP="0019713C">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443952C1" w14:textId="77777777" w:rsidR="0019713C" w:rsidRDefault="0019713C" w:rsidP="0019713C">
      <w:pPr>
        <w:pStyle w:val="B1"/>
      </w:pPr>
      <w:r>
        <w:t>c)</w:t>
      </w:r>
      <w:r>
        <w:tab/>
        <w:t>in the DEREGISTRATION REQUEST message when the UE initiates a de-registration procedure and a valid 5G-GUTI is not available</w:t>
      </w:r>
      <w:r w:rsidRPr="007E6407">
        <w:t>.</w:t>
      </w:r>
    </w:p>
    <w:p w14:paraId="662890ED" w14:textId="77777777" w:rsidR="0019713C" w:rsidRDefault="0019713C" w:rsidP="0019713C">
      <w:r>
        <w:t>If the UE uses the "null-scheme" as specified in 3GPP TS 33.501 [24] to generate a SUCI, the SUCI contains the unconcealed SUPI.</w:t>
      </w:r>
    </w:p>
    <w:p w14:paraId="3D4CB3A2" w14:textId="77777777" w:rsidR="0019713C" w:rsidRDefault="0019713C" w:rsidP="0019713C">
      <w:r>
        <w:t>When:</w:t>
      </w:r>
    </w:p>
    <w:p w14:paraId="42941808" w14:textId="77777777" w:rsidR="0019713C" w:rsidRDefault="0019713C" w:rsidP="0019713C">
      <w:pPr>
        <w:pStyle w:val="B1"/>
      </w:pPr>
      <w:r>
        <w:t>-</w:t>
      </w:r>
      <w:r>
        <w:tab/>
        <w:t>not operating in SNPN access operation mode; or</w:t>
      </w:r>
    </w:p>
    <w:p w14:paraId="466ABE00" w14:textId="77777777" w:rsidR="0019713C" w:rsidRDefault="0019713C" w:rsidP="0019713C">
      <w:pPr>
        <w:pStyle w:val="B1"/>
      </w:pPr>
      <w:r>
        <w:t>-</w:t>
      </w:r>
      <w:r>
        <w:tab/>
        <w:t>operating in SNPN access operation mode but not performing initial registration for onboarding services and not registered for onboarding services;</w:t>
      </w:r>
    </w:p>
    <w:p w14:paraId="0807F0B4" w14:textId="77777777" w:rsidR="0019713C" w:rsidRDefault="0019713C" w:rsidP="0019713C">
      <w:r>
        <w:t>the UE shall use the "null-scheme" if:</w:t>
      </w:r>
    </w:p>
    <w:p w14:paraId="33A9CFAE" w14:textId="77777777" w:rsidR="0019713C" w:rsidRDefault="0019713C" w:rsidP="0019713C">
      <w:pPr>
        <w:pStyle w:val="B1"/>
      </w:pPr>
      <w:r>
        <w:t>a)</w:t>
      </w:r>
      <w:r>
        <w:tab/>
        <w:t>the home network has not provisioned the public key needed to generate a SUCI;</w:t>
      </w:r>
    </w:p>
    <w:p w14:paraId="14911916" w14:textId="77777777" w:rsidR="0019713C" w:rsidRDefault="0019713C" w:rsidP="0019713C">
      <w:pPr>
        <w:pStyle w:val="B1"/>
      </w:pPr>
      <w:r>
        <w:t>b)</w:t>
      </w:r>
      <w:r>
        <w:tab/>
        <w:t>the home network has configured "null-scheme" to be used for the UE;</w:t>
      </w:r>
    </w:p>
    <w:p w14:paraId="1D7C106D" w14:textId="77777777" w:rsidR="0019713C" w:rsidRDefault="0019713C" w:rsidP="0019713C">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3B8ED840" w14:textId="77777777" w:rsidR="0019713C" w:rsidRDefault="0019713C" w:rsidP="0019713C">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720AE0FE" w14:textId="77777777" w:rsidR="0019713C" w:rsidRDefault="0019713C" w:rsidP="0019713C">
      <w:r>
        <w:t>When operating in SNPN access operation mode and:</w:t>
      </w:r>
    </w:p>
    <w:p w14:paraId="266676FF" w14:textId="77777777" w:rsidR="0019713C" w:rsidRDefault="0019713C" w:rsidP="0019713C">
      <w:pPr>
        <w:pStyle w:val="B1"/>
      </w:pPr>
      <w:r>
        <w:t>-</w:t>
      </w:r>
      <w:r>
        <w:tab/>
        <w:t>performing initial registration for onboarding services; or</w:t>
      </w:r>
    </w:p>
    <w:p w14:paraId="43EFDEE4" w14:textId="77777777" w:rsidR="0019713C" w:rsidRDefault="0019713C" w:rsidP="0019713C">
      <w:pPr>
        <w:pStyle w:val="B1"/>
      </w:pPr>
      <w:r>
        <w:t>-</w:t>
      </w:r>
      <w:r>
        <w:tab/>
        <w:t>registered for onboarding services;</w:t>
      </w:r>
    </w:p>
    <w:p w14:paraId="6446AAE4" w14:textId="77777777" w:rsidR="0019713C" w:rsidRDefault="0019713C" w:rsidP="0019713C">
      <w:r>
        <w:t>the UE shall use the "null-scheme" if:</w:t>
      </w:r>
    </w:p>
    <w:p w14:paraId="0616D369" w14:textId="77777777" w:rsidR="0019713C" w:rsidRDefault="0019713C" w:rsidP="0019713C">
      <w:pPr>
        <w:pStyle w:val="B1"/>
      </w:pPr>
      <w:r>
        <w:t>a)</w:t>
      </w:r>
      <w:r>
        <w:tab/>
        <w:t>the public key needed to generate a SUCI is not configured as part of the default UE credentials; or</w:t>
      </w:r>
    </w:p>
    <w:p w14:paraId="34B909CF" w14:textId="77777777" w:rsidR="0019713C" w:rsidRDefault="0019713C" w:rsidP="0019713C">
      <w:pPr>
        <w:pStyle w:val="B1"/>
      </w:pPr>
      <w:r>
        <w:lastRenderedPageBreak/>
        <w:t>b)</w:t>
      </w:r>
      <w:r>
        <w:tab/>
        <w:t>"null-scheme" usage is configured as part of the default UE credentials.</w:t>
      </w:r>
    </w:p>
    <w:p w14:paraId="39BA198D" w14:textId="77777777" w:rsidR="0019713C" w:rsidRDefault="0019713C" w:rsidP="0019713C">
      <w:r>
        <w:t>If:</w:t>
      </w:r>
    </w:p>
    <w:p w14:paraId="3372F769" w14:textId="77777777" w:rsidR="0019713C" w:rsidRDefault="0019713C" w:rsidP="0019713C">
      <w:pPr>
        <w:pStyle w:val="B1"/>
      </w:pPr>
      <w:r>
        <w:t>a)</w:t>
      </w:r>
      <w:r>
        <w:tab/>
        <w:t>the UE uses the "null-scheme" as specified in 3GPP TS 33.501 [24] to generate a SUCI;</w:t>
      </w:r>
    </w:p>
    <w:p w14:paraId="5C8A5208" w14:textId="77777777" w:rsidR="0019713C" w:rsidRDefault="0019713C" w:rsidP="0019713C">
      <w:pPr>
        <w:pStyle w:val="B1"/>
      </w:pPr>
      <w:r>
        <w:t>b)</w:t>
      </w:r>
      <w:r>
        <w:tab/>
        <w:t>the UE operates in SNPN access operation mode and:</w:t>
      </w:r>
    </w:p>
    <w:p w14:paraId="4179E369" w14:textId="77777777" w:rsidR="0019713C" w:rsidRDefault="0019713C" w:rsidP="0019713C">
      <w:pPr>
        <w:pStyle w:val="B2"/>
      </w:pPr>
      <w:r>
        <w:t>1)</w:t>
      </w:r>
      <w:r>
        <w:tab/>
        <w:t>the UE is not registering or registered for onboarding services in SNPN, and the AAA server of CH acts as EAP server of the EAP based primary authentication and key agreement procedure; or</w:t>
      </w:r>
    </w:p>
    <w:p w14:paraId="7C15F933" w14:textId="77777777" w:rsidR="0019713C" w:rsidRDefault="0019713C" w:rsidP="0019713C">
      <w:pPr>
        <w:pStyle w:val="B2"/>
      </w:pPr>
      <w:r>
        <w:t>2)</w:t>
      </w:r>
      <w:r>
        <w:tab/>
        <w:t>the UE is registering or registered for onboarding services in SNPN and the AAA server of DCS acts as EAP server of the EAP based primary authentication and key agreement procedure;</w:t>
      </w:r>
    </w:p>
    <w:p w14:paraId="7206135C" w14:textId="77777777" w:rsidR="0019713C" w:rsidRDefault="0019713C" w:rsidP="0019713C">
      <w:pPr>
        <w:pStyle w:val="EditorsNote"/>
      </w:pPr>
      <w:r>
        <w:t>Editor's note: (WI:eNPN, CR#</w:t>
      </w:r>
      <w:r w:rsidRPr="0008680B">
        <w:t>3847</w:t>
      </w:r>
      <w:r>
        <w:t xml:space="preserve">) it is FFS how the UE knows </w:t>
      </w:r>
      <w:r w:rsidRPr="00FD7D39">
        <w:rPr>
          <w:rStyle w:val="EditorsNoteCharChar"/>
        </w:rPr>
        <w:t>whether</w:t>
      </w:r>
      <w:r>
        <w:t xml:space="preserve"> the AAA server of CH or DCS acts as EAP server of the EAP based primary authentication and key agreement procedure.</w:t>
      </w:r>
    </w:p>
    <w:p w14:paraId="6E2197BF" w14:textId="77777777" w:rsidR="0019713C" w:rsidRDefault="0019713C" w:rsidP="0019713C">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19C766D0" w14:textId="77777777" w:rsidR="0019713C" w:rsidRDefault="0019713C" w:rsidP="0019713C">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11BFE6BF" w14:textId="77777777" w:rsidR="0019713C" w:rsidRDefault="0019713C" w:rsidP="0019713C">
      <w:r>
        <w:t xml:space="preserve">then the UE shall use anonymous SUCI as specified in </w:t>
      </w:r>
      <w:r w:rsidRPr="007E6407">
        <w:t>3GPP TS 23.003 [</w:t>
      </w:r>
      <w:r>
        <w:t>4</w:t>
      </w:r>
      <w:r w:rsidRPr="007E6407">
        <w:t>]</w:t>
      </w:r>
      <w:r w:rsidRPr="00703908">
        <w:t>.</w:t>
      </w:r>
    </w:p>
    <w:p w14:paraId="0A03F52C" w14:textId="77777777" w:rsidR="0019713C" w:rsidRDefault="0019713C" w:rsidP="0019713C">
      <w:r>
        <w:t>A W-AGF acting on behalf of an FN-RG shall use the "null-scheme" as specified in 3GPP TS 33.501 [24] to generate a SUCI.</w:t>
      </w:r>
    </w:p>
    <w:p w14:paraId="54E14CE9" w14:textId="77777777" w:rsidR="0019713C" w:rsidRDefault="0019713C" w:rsidP="0019713C">
      <w:r>
        <w:t>A W-AGF acting on behalf of an N5GC device shall use the "null-scheme" as specified in 3GPP TS 33.501 [24] to generate a SUCI.</w:t>
      </w:r>
    </w:p>
    <w:p w14:paraId="62505BC3" w14:textId="75FE535E" w:rsidR="0019713C" w:rsidRDefault="0019713C" w:rsidP="0019713C">
      <w:r w:rsidRPr="00AA5DD6">
        <w:t>If a UE is a Multi-USIM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ins w:id="9" w:author="Hui Wang" w:date="2022-03-29T16:48:00Z">
        <w:r>
          <w:t xml:space="preserve"> </w:t>
        </w:r>
        <w:r>
          <w:rPr>
            <w:lang w:val="en-US" w:eastAsia="zh-CN"/>
          </w:rPr>
          <w:t>When the UE is</w:t>
        </w:r>
        <w:r w:rsidRPr="001E66A1">
          <w:rPr>
            <w:lang w:val="en-US" w:eastAsia="zh-CN"/>
          </w:rPr>
          <w:t xml:space="preserve"> </w:t>
        </w:r>
        <w:r w:rsidRPr="001E6474">
          <w:rPr>
            <w:lang w:val="en-US" w:eastAsia="zh-CN"/>
          </w:rPr>
          <w:t>registered with a network</w:t>
        </w:r>
        <w:r>
          <w:rPr>
            <w:lang w:val="en-US" w:eastAsia="zh-CN"/>
          </w:rPr>
          <w:t xml:space="preserve"> by using a PEI, t</w:t>
        </w:r>
        <w:bookmarkStart w:id="10" w:name="_GoBack"/>
        <w:r>
          <w:t>he UE shall keep the PEI unchanged until the UE is de-registered from the network.</w:t>
        </w:r>
      </w:ins>
    </w:p>
    <w:bookmarkEnd w:id="10"/>
    <w:p w14:paraId="3FDD2EDE" w14:textId="77777777" w:rsidR="0019713C" w:rsidRDefault="0019713C" w:rsidP="0019713C">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235BCB20" w14:textId="77777777" w:rsidR="0019713C" w:rsidRDefault="0019713C" w:rsidP="0019713C">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138C4140" w14:textId="77777777" w:rsidR="0019713C" w:rsidRDefault="0019713C" w:rsidP="0019713C">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06AFF7B0" w14:textId="77777777" w:rsidR="0019713C" w:rsidRDefault="0019713C" w:rsidP="0019713C">
      <w:r w:rsidRPr="007E6407">
        <w:t xml:space="preserve">A UE supporting </w:t>
      </w:r>
      <w:r>
        <w:t>N1 mode</w:t>
      </w:r>
      <w:r w:rsidRPr="007E6407">
        <w:t xml:space="preserve"> includes a </w:t>
      </w:r>
      <w:r>
        <w:t>PEI:</w:t>
      </w:r>
    </w:p>
    <w:p w14:paraId="27BDE0B3" w14:textId="77777777" w:rsidR="0019713C" w:rsidRDefault="0019713C" w:rsidP="0019713C">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A61EAA0" w14:textId="77777777" w:rsidR="0019713C" w:rsidRDefault="0019713C" w:rsidP="0019713C">
      <w:pPr>
        <w:pStyle w:val="B1"/>
      </w:pPr>
      <w:r>
        <w:t>b)</w:t>
      </w:r>
      <w:r w:rsidRPr="007E6407">
        <w:tab/>
      </w:r>
      <w:r>
        <w:t>when the network requests the PEI by using the identification procedure, in the IDENTITY RESPONSE message; and</w:t>
      </w:r>
    </w:p>
    <w:p w14:paraId="5972CD6C" w14:textId="77777777" w:rsidR="0019713C" w:rsidRDefault="0019713C" w:rsidP="0019713C">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243F8526" w14:textId="77777777" w:rsidR="0019713C" w:rsidRDefault="0019713C" w:rsidP="0019713C">
      <w:r>
        <w:t>Each 5G-RG supporting only wireline access and each FN-RG shall have a permanent MAC address configured by the manufacturer. For 5G-CRG, the permanent MAC address configured by the manufacturer shall be a cable modem MAC address.</w:t>
      </w:r>
    </w:p>
    <w:p w14:paraId="33E3BF46" w14:textId="77777777" w:rsidR="0019713C" w:rsidRDefault="0019713C" w:rsidP="0019713C">
      <w:r>
        <w:t>When the 5G-RG contains neither an IMEI nor an IMEISV, the 5G-RG shall use as a PEI the 5G-RG's permanent MAC address configured by the manufacturer and the MAC address usage restriction indication set to "no restrictions".</w:t>
      </w:r>
    </w:p>
    <w:p w14:paraId="432DAA4F" w14:textId="77777777" w:rsidR="0019713C" w:rsidRDefault="0019713C" w:rsidP="0019713C">
      <w:r>
        <w:lastRenderedPageBreak/>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49EB7649" w14:textId="77777777" w:rsidR="0019713C" w:rsidRDefault="0019713C" w:rsidP="0019713C">
      <w:r>
        <w:t xml:space="preserve">The 5G-RG containing neither an IMEI nor an IMEISV shall </w:t>
      </w:r>
      <w:r w:rsidRPr="007E6407">
        <w:t xml:space="preserve">include </w:t>
      </w:r>
      <w:r>
        <w:t>the PEI containing the MAC address together with the MAC address usage restriction indication:</w:t>
      </w:r>
    </w:p>
    <w:p w14:paraId="6925A356" w14:textId="77777777" w:rsidR="0019713C" w:rsidRDefault="0019713C" w:rsidP="0019713C">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63F80BC2" w14:textId="77777777" w:rsidR="0019713C" w:rsidRDefault="0019713C" w:rsidP="0019713C">
      <w:pPr>
        <w:pStyle w:val="B1"/>
      </w:pPr>
      <w:r>
        <w:t>b)</w:t>
      </w:r>
      <w:r w:rsidRPr="007E6407">
        <w:tab/>
      </w:r>
      <w:r>
        <w:t>when the network requests the PEI by using the identification procedure, in the IDENTIFICATION RESPONSE message; and</w:t>
      </w:r>
    </w:p>
    <w:p w14:paraId="3DE7F26F" w14:textId="77777777" w:rsidR="0019713C" w:rsidRDefault="0019713C" w:rsidP="0019713C">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064C67D1" w14:textId="77777777" w:rsidR="0019713C" w:rsidRDefault="0019713C" w:rsidP="0019713C">
      <w:pPr>
        <w:pStyle w:val="NO"/>
      </w:pPr>
      <w:r>
        <w:t>NOTE 1:</w:t>
      </w:r>
      <w:r>
        <w:tab/>
        <w:t>In case c) above, the MAC address is provided even though AMF requests the IMEISV.</w:t>
      </w:r>
    </w:p>
    <w:p w14:paraId="3C376816" w14:textId="77777777" w:rsidR="0019713C" w:rsidRDefault="0019713C" w:rsidP="0019713C">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34A0DF72" w14:textId="77777777" w:rsidR="0019713C" w:rsidRDefault="0019713C" w:rsidP="0019713C">
      <w:pPr>
        <w:pStyle w:val="B1"/>
      </w:pPr>
      <w:r>
        <w:t>a)</w:t>
      </w:r>
      <w:r w:rsidRPr="007E6407">
        <w:tab/>
      </w:r>
      <w:r>
        <w:t>when the network requests the PEI by using the identification procedure, in the IDENTIFICATION RESPONSE message; and</w:t>
      </w:r>
    </w:p>
    <w:p w14:paraId="1AA8EEE2" w14:textId="77777777" w:rsidR="0019713C" w:rsidRDefault="0019713C" w:rsidP="0019713C">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5DE11F1A" w14:textId="77777777" w:rsidR="0019713C" w:rsidRDefault="0019713C" w:rsidP="0019713C">
      <w:pPr>
        <w:pStyle w:val="NO"/>
      </w:pPr>
      <w:r>
        <w:t>NOTE 2:</w:t>
      </w:r>
      <w:r>
        <w:tab/>
        <w:t>In case b) above, the MAC address is provided even though AMF requests the IMEISV.</w:t>
      </w:r>
    </w:p>
    <w:p w14:paraId="207321D5" w14:textId="77777777" w:rsidR="0019713C" w:rsidRDefault="0019713C" w:rsidP="0019713C">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7BE5A5BE" w14:textId="77777777" w:rsidR="0019713C" w:rsidRDefault="0019713C" w:rsidP="0019713C">
      <w:pPr>
        <w:pStyle w:val="NO"/>
      </w:pPr>
      <w:r>
        <w:t>NOTE 3:</w:t>
      </w:r>
      <w:r>
        <w:tab/>
        <w:t>The MAC address of an N5GC device is universally/globally unique.</w:t>
      </w:r>
    </w:p>
    <w:p w14:paraId="328ABB13" w14:textId="05D844DF" w:rsidR="0019713C" w:rsidRPr="0019713C" w:rsidRDefault="0019713C" w:rsidP="00F15DE3">
      <w:r>
        <w:t>The AMF can request the PEI at any time by using the identification procedure.</w:t>
      </w:r>
    </w:p>
    <w:p w14:paraId="68C9CD36" w14:textId="33062876" w:rsidR="001E41F3" w:rsidRPr="00B33C70" w:rsidRDefault="00F15DE3" w:rsidP="00B33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33C7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35BF2" w14:textId="77777777" w:rsidR="003D1B12" w:rsidRDefault="003D1B12">
      <w:r>
        <w:separator/>
      </w:r>
    </w:p>
  </w:endnote>
  <w:endnote w:type="continuationSeparator" w:id="0">
    <w:p w14:paraId="6DDABFE1" w14:textId="77777777" w:rsidR="003D1B12" w:rsidRDefault="003D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AA7F2" w14:textId="77777777" w:rsidR="003D1B12" w:rsidRDefault="003D1B12">
      <w:r>
        <w:separator/>
      </w:r>
    </w:p>
  </w:footnote>
  <w:footnote w:type="continuationSeparator" w:id="0">
    <w:p w14:paraId="11299DC5" w14:textId="77777777" w:rsidR="003D1B12" w:rsidRDefault="003D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3D1B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3D1B1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CEE"/>
    <w:rsid w:val="000A6394"/>
    <w:rsid w:val="000B7FED"/>
    <w:rsid w:val="000C038A"/>
    <w:rsid w:val="000C6598"/>
    <w:rsid w:val="000D3686"/>
    <w:rsid w:val="000D44B3"/>
    <w:rsid w:val="00145D43"/>
    <w:rsid w:val="00192C46"/>
    <w:rsid w:val="0019713C"/>
    <w:rsid w:val="001A08B3"/>
    <w:rsid w:val="001A7B60"/>
    <w:rsid w:val="001B52F0"/>
    <w:rsid w:val="001B7A65"/>
    <w:rsid w:val="001E41F3"/>
    <w:rsid w:val="001E6474"/>
    <w:rsid w:val="001E66A1"/>
    <w:rsid w:val="001E718A"/>
    <w:rsid w:val="001F43A4"/>
    <w:rsid w:val="001F7957"/>
    <w:rsid w:val="002428D9"/>
    <w:rsid w:val="0026004D"/>
    <w:rsid w:val="002640DD"/>
    <w:rsid w:val="00272315"/>
    <w:rsid w:val="00275D12"/>
    <w:rsid w:val="00284FEB"/>
    <w:rsid w:val="002860C4"/>
    <w:rsid w:val="002B5741"/>
    <w:rsid w:val="002C0A93"/>
    <w:rsid w:val="002D0268"/>
    <w:rsid w:val="002D0579"/>
    <w:rsid w:val="002E472E"/>
    <w:rsid w:val="002E64DC"/>
    <w:rsid w:val="0030025D"/>
    <w:rsid w:val="00305409"/>
    <w:rsid w:val="00325AF4"/>
    <w:rsid w:val="00354637"/>
    <w:rsid w:val="003609EF"/>
    <w:rsid w:val="0036231A"/>
    <w:rsid w:val="0036350C"/>
    <w:rsid w:val="00374DD4"/>
    <w:rsid w:val="003A0E63"/>
    <w:rsid w:val="003D1B12"/>
    <w:rsid w:val="003D454E"/>
    <w:rsid w:val="003E1A36"/>
    <w:rsid w:val="003F08F5"/>
    <w:rsid w:val="00410371"/>
    <w:rsid w:val="004242F1"/>
    <w:rsid w:val="004825FB"/>
    <w:rsid w:val="00482DDF"/>
    <w:rsid w:val="004A718B"/>
    <w:rsid w:val="004B75B7"/>
    <w:rsid w:val="0051580D"/>
    <w:rsid w:val="00532A46"/>
    <w:rsid w:val="00547111"/>
    <w:rsid w:val="00556E84"/>
    <w:rsid w:val="00560F29"/>
    <w:rsid w:val="00570783"/>
    <w:rsid w:val="00592D74"/>
    <w:rsid w:val="005E2C44"/>
    <w:rsid w:val="00600A75"/>
    <w:rsid w:val="00614132"/>
    <w:rsid w:val="00621188"/>
    <w:rsid w:val="006257ED"/>
    <w:rsid w:val="00665C47"/>
    <w:rsid w:val="00695808"/>
    <w:rsid w:val="006A61E8"/>
    <w:rsid w:val="006B402A"/>
    <w:rsid w:val="006B46FB"/>
    <w:rsid w:val="006B7948"/>
    <w:rsid w:val="006E21FB"/>
    <w:rsid w:val="00751BF7"/>
    <w:rsid w:val="00792342"/>
    <w:rsid w:val="007977A8"/>
    <w:rsid w:val="007B2A35"/>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810AA"/>
    <w:rsid w:val="00991B88"/>
    <w:rsid w:val="009A5753"/>
    <w:rsid w:val="009A579D"/>
    <w:rsid w:val="009C5136"/>
    <w:rsid w:val="009D02BA"/>
    <w:rsid w:val="009E3297"/>
    <w:rsid w:val="009F5A63"/>
    <w:rsid w:val="009F734F"/>
    <w:rsid w:val="00A13DD1"/>
    <w:rsid w:val="00A246B6"/>
    <w:rsid w:val="00A47E70"/>
    <w:rsid w:val="00A50CF0"/>
    <w:rsid w:val="00A7671C"/>
    <w:rsid w:val="00AA2CBC"/>
    <w:rsid w:val="00AA774C"/>
    <w:rsid w:val="00AC5820"/>
    <w:rsid w:val="00AD1CD8"/>
    <w:rsid w:val="00AE591A"/>
    <w:rsid w:val="00AF67B4"/>
    <w:rsid w:val="00B258BB"/>
    <w:rsid w:val="00B33C70"/>
    <w:rsid w:val="00B52AAE"/>
    <w:rsid w:val="00B67B97"/>
    <w:rsid w:val="00B87405"/>
    <w:rsid w:val="00B968C8"/>
    <w:rsid w:val="00BA3EC5"/>
    <w:rsid w:val="00BA51D9"/>
    <w:rsid w:val="00BB5DFC"/>
    <w:rsid w:val="00BD279D"/>
    <w:rsid w:val="00BD6BB8"/>
    <w:rsid w:val="00C322D7"/>
    <w:rsid w:val="00C66BA2"/>
    <w:rsid w:val="00C87F85"/>
    <w:rsid w:val="00C95985"/>
    <w:rsid w:val="00CB4E08"/>
    <w:rsid w:val="00CB5EC6"/>
    <w:rsid w:val="00CC5026"/>
    <w:rsid w:val="00CC68D0"/>
    <w:rsid w:val="00CD7748"/>
    <w:rsid w:val="00CE1DA9"/>
    <w:rsid w:val="00CE759C"/>
    <w:rsid w:val="00D03F9A"/>
    <w:rsid w:val="00D06D51"/>
    <w:rsid w:val="00D24991"/>
    <w:rsid w:val="00D33162"/>
    <w:rsid w:val="00D47C99"/>
    <w:rsid w:val="00D50255"/>
    <w:rsid w:val="00D60EC8"/>
    <w:rsid w:val="00D66520"/>
    <w:rsid w:val="00DE34CF"/>
    <w:rsid w:val="00E13F3D"/>
    <w:rsid w:val="00E22AF6"/>
    <w:rsid w:val="00E34898"/>
    <w:rsid w:val="00E53B23"/>
    <w:rsid w:val="00E660F0"/>
    <w:rsid w:val="00E7755A"/>
    <w:rsid w:val="00E81845"/>
    <w:rsid w:val="00EA6D6D"/>
    <w:rsid w:val="00EB09B7"/>
    <w:rsid w:val="00EC5544"/>
    <w:rsid w:val="00EE7D7C"/>
    <w:rsid w:val="00F15DE3"/>
    <w:rsid w:val="00F25D98"/>
    <w:rsid w:val="00F300FB"/>
    <w:rsid w:val="00F57D1B"/>
    <w:rsid w:val="00F60E6E"/>
    <w:rsid w:val="00FB6386"/>
    <w:rsid w:val="00FF20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33C70"/>
    <w:rPr>
      <w:rFonts w:ascii="Times New Roman" w:hAnsi="Times New Roman"/>
      <w:lang w:val="en-GB" w:eastAsia="en-US"/>
    </w:rPr>
  </w:style>
  <w:style w:type="character" w:customStyle="1" w:styleId="B1Char">
    <w:name w:val="B1 Char"/>
    <w:link w:val="B1"/>
    <w:qFormat/>
    <w:locked/>
    <w:rsid w:val="00B33C70"/>
    <w:rPr>
      <w:rFonts w:ascii="Times New Roman" w:hAnsi="Times New Roman"/>
      <w:lang w:val="en-GB" w:eastAsia="en-US"/>
    </w:rPr>
  </w:style>
  <w:style w:type="character" w:customStyle="1" w:styleId="EditorsNoteChar">
    <w:name w:val="Editor's Note Char"/>
    <w:aliases w:val="EN Char"/>
    <w:link w:val="EditorsNote"/>
    <w:rsid w:val="00B33C70"/>
    <w:rPr>
      <w:rFonts w:ascii="Times New Roman" w:hAnsi="Times New Roman"/>
      <w:color w:val="FF0000"/>
      <w:lang w:val="en-GB" w:eastAsia="en-US"/>
    </w:rPr>
  </w:style>
  <w:style w:type="character" w:customStyle="1" w:styleId="B2Char">
    <w:name w:val="B2 Char"/>
    <w:link w:val="B2"/>
    <w:qFormat/>
    <w:rsid w:val="00B33C70"/>
    <w:rPr>
      <w:rFonts w:ascii="Times New Roman" w:hAnsi="Times New Roman"/>
      <w:lang w:val="en-GB" w:eastAsia="en-US"/>
    </w:rPr>
  </w:style>
  <w:style w:type="character" w:customStyle="1" w:styleId="EditorsNoteCharChar">
    <w:name w:val="Editor's Note Char Char"/>
    <w:rsid w:val="00B33C7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23309">
      <w:bodyDiv w:val="1"/>
      <w:marLeft w:val="0"/>
      <w:marRight w:val="0"/>
      <w:marTop w:val="0"/>
      <w:marBottom w:val="0"/>
      <w:divBdr>
        <w:top w:val="none" w:sz="0" w:space="0" w:color="auto"/>
        <w:left w:val="none" w:sz="0" w:space="0" w:color="auto"/>
        <w:bottom w:val="none" w:sz="0" w:space="0" w:color="auto"/>
        <w:right w:val="none" w:sz="0" w:space="0" w:color="auto"/>
      </w:divBdr>
    </w:div>
    <w:div w:id="38248305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527580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083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326F5-E99E-4564-8668-1CC8CE170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1692</Words>
  <Characters>9650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6</cp:revision>
  <cp:lastPrinted>1900-01-01T00:00:00Z</cp:lastPrinted>
  <dcterms:created xsi:type="dcterms:W3CDTF">2022-03-28T10:00:00Z</dcterms:created>
  <dcterms:modified xsi:type="dcterms:W3CDTF">2022-03-30T06:25:00Z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